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B929F" w14:textId="77777777" w:rsidR="003A4640" w:rsidRDefault="003A4640" w:rsidP="00E50C95">
      <w:pPr>
        <w:pStyle w:val="Header"/>
        <w:tabs>
          <w:tab w:val="right" w:pos="9630"/>
        </w:tabs>
        <w:ind w:right="-27"/>
        <w:rPr>
          <w:color w:val="808080" w:themeColor="background1" w:themeShade="80"/>
          <w:sz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</w:p>
    <w:p w14:paraId="2074D726" w14:textId="2B2ED00A" w:rsidR="00E50C95" w:rsidRPr="003A4F6F" w:rsidRDefault="00E50C95" w:rsidP="00E50C95">
      <w:pPr>
        <w:pStyle w:val="Header"/>
        <w:tabs>
          <w:tab w:val="right" w:pos="9630"/>
        </w:tabs>
        <w:ind w:right="-27"/>
        <w:rPr>
          <w:iCs/>
          <w:color w:val="808080" w:themeColor="background1" w:themeShade="80"/>
          <w:sz w:val="24"/>
        </w:rPr>
      </w:pPr>
      <w:r w:rsidRPr="003A4F6F">
        <w:rPr>
          <w:color w:val="808080" w:themeColor="background1" w:themeShade="80"/>
          <w:sz w:val="24"/>
        </w:rPr>
        <w:t>3</w:t>
      </w:r>
      <w:bookmarkStart w:id="12" w:name="_Ref220397014"/>
      <w:bookmarkEnd w:id="12"/>
      <w:r w:rsidRPr="003A4F6F">
        <w:rPr>
          <w:color w:val="808080" w:themeColor="background1" w:themeShade="80"/>
          <w:sz w:val="24"/>
        </w:rPr>
        <w:t xml:space="preserve">GPP TSG-RAN </w:t>
      </w:r>
      <w:r w:rsidR="003A4F6F">
        <w:rPr>
          <w:color w:val="808080" w:themeColor="background1" w:themeShade="80"/>
          <w:sz w:val="24"/>
        </w:rPr>
        <w:t>WG</w:t>
      </w:r>
      <w:r w:rsidRPr="003A4F6F">
        <w:rPr>
          <w:color w:val="808080" w:themeColor="background1" w:themeShade="80"/>
          <w:sz w:val="24"/>
        </w:rPr>
        <w:t>4 Meeting #</w:t>
      </w:r>
      <w:r w:rsidR="00D31E44">
        <w:rPr>
          <w:color w:val="808080" w:themeColor="background1" w:themeShade="80"/>
          <w:sz w:val="24"/>
        </w:rPr>
        <w:t>88</w:t>
      </w:r>
      <w:r w:rsidR="004917AF">
        <w:rPr>
          <w:color w:val="808080" w:themeColor="background1" w:themeShade="80"/>
          <w:sz w:val="24"/>
        </w:rPr>
        <w:t>bis</w:t>
      </w:r>
      <w:r w:rsidRPr="003A4F6F">
        <w:rPr>
          <w:color w:val="808080" w:themeColor="background1" w:themeShade="80"/>
          <w:sz w:val="24"/>
        </w:rPr>
        <w:t xml:space="preserve"> </w:t>
      </w:r>
      <w:r w:rsidRPr="003A4F6F">
        <w:rPr>
          <w:color w:val="808080" w:themeColor="background1" w:themeShade="80"/>
          <w:sz w:val="24"/>
        </w:rPr>
        <w:tab/>
      </w:r>
      <w:r w:rsidRPr="003A4F6F">
        <w:rPr>
          <w:iCs/>
          <w:color w:val="808080" w:themeColor="background1" w:themeShade="80"/>
          <w:sz w:val="24"/>
        </w:rPr>
        <w:t>R4-</w:t>
      </w:r>
      <w:r w:rsidR="00D31E44">
        <w:rPr>
          <w:color w:val="808080" w:themeColor="background1" w:themeShade="80"/>
          <w:sz w:val="24"/>
          <w:szCs w:val="24"/>
        </w:rPr>
        <w:t>18</w:t>
      </w:r>
      <w:r w:rsidR="00135EA1">
        <w:rPr>
          <w:color w:val="808080" w:themeColor="background1" w:themeShade="80"/>
          <w:sz w:val="24"/>
          <w:szCs w:val="24"/>
        </w:rPr>
        <w:t>12728</w:t>
      </w:r>
      <w:bookmarkStart w:id="13" w:name="_GoBack"/>
      <w:bookmarkEnd w:id="13"/>
    </w:p>
    <w:p w14:paraId="3D6E8A2C" w14:textId="556E0D69" w:rsidR="00D73CC8" w:rsidRDefault="00D31E44" w:rsidP="00D73CC8">
      <w:pPr>
        <w:pStyle w:val="Header"/>
        <w:tabs>
          <w:tab w:val="right" w:pos="9630"/>
        </w:tabs>
        <w:spacing w:after="120"/>
        <w:rPr>
          <w:color w:val="808080" w:themeColor="background1" w:themeShade="80"/>
          <w:sz w:val="24"/>
        </w:rPr>
      </w:pPr>
      <w:r>
        <w:rPr>
          <w:color w:val="808080" w:themeColor="background1" w:themeShade="80"/>
          <w:sz w:val="24"/>
        </w:rPr>
        <w:t>Chengdu, China</w:t>
      </w:r>
      <w:r w:rsidR="00D73CC8" w:rsidRPr="003A4F6F">
        <w:rPr>
          <w:color w:val="808080" w:themeColor="background1" w:themeShade="80"/>
          <w:sz w:val="24"/>
        </w:rPr>
        <w:t xml:space="preserve"> </w:t>
      </w:r>
      <w:r>
        <w:rPr>
          <w:color w:val="808080" w:themeColor="background1" w:themeShade="80"/>
          <w:sz w:val="24"/>
        </w:rPr>
        <w:t>8</w:t>
      </w:r>
      <w:r w:rsidR="00D73CC8">
        <w:rPr>
          <w:color w:val="808080" w:themeColor="background1" w:themeShade="80"/>
          <w:sz w:val="24"/>
        </w:rPr>
        <w:t xml:space="preserve"> </w:t>
      </w:r>
      <w:r w:rsidR="00D73CC8" w:rsidRPr="003A4F6F">
        <w:rPr>
          <w:color w:val="808080" w:themeColor="background1" w:themeShade="80"/>
          <w:sz w:val="24"/>
        </w:rPr>
        <w:t xml:space="preserve">– </w:t>
      </w:r>
      <w:r>
        <w:rPr>
          <w:color w:val="808080" w:themeColor="background1" w:themeShade="80"/>
          <w:sz w:val="24"/>
        </w:rPr>
        <w:t>12</w:t>
      </w:r>
      <w:r w:rsidR="00D73CC8" w:rsidRPr="003A4F6F">
        <w:rPr>
          <w:color w:val="808080" w:themeColor="background1" w:themeShade="80"/>
          <w:sz w:val="24"/>
        </w:rPr>
        <w:t xml:space="preserve"> </w:t>
      </w:r>
      <w:r w:rsidR="004917AF">
        <w:rPr>
          <w:color w:val="808080" w:themeColor="background1" w:themeShade="80"/>
          <w:sz w:val="24"/>
        </w:rPr>
        <w:t>October</w:t>
      </w:r>
      <w:r w:rsidR="00D73CC8">
        <w:rPr>
          <w:color w:val="808080" w:themeColor="background1" w:themeShade="80"/>
          <w:sz w:val="24"/>
        </w:rPr>
        <w:t>,</w:t>
      </w:r>
      <w:r>
        <w:rPr>
          <w:color w:val="808080" w:themeColor="background1" w:themeShade="80"/>
          <w:sz w:val="24"/>
        </w:rPr>
        <w:t xml:space="preserve"> 2018</w:t>
      </w:r>
    </w:p>
    <w:p w14:paraId="54B78AC2" w14:textId="77777777" w:rsidR="00624C4C" w:rsidRPr="009177A5" w:rsidRDefault="00624C4C" w:rsidP="00624C4C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205306FA" w14:textId="77777777" w:rsidR="005618CD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b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Source: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Pr="003A4F6F">
        <w:rPr>
          <w:rFonts w:ascii="Arial" w:hAnsi="Arial" w:cs="Arial"/>
          <w:bCs/>
          <w:sz w:val="24"/>
          <w:szCs w:val="24"/>
          <w:lang w:val="en-US"/>
        </w:rPr>
        <w:t>D</w:t>
      </w:r>
      <w:r w:rsidR="00B75796">
        <w:rPr>
          <w:rFonts w:ascii="Arial" w:hAnsi="Arial" w:cs="Arial"/>
          <w:bCs/>
          <w:sz w:val="24"/>
          <w:szCs w:val="24"/>
          <w:lang w:val="en-US"/>
        </w:rPr>
        <w:t>ish Networks</w:t>
      </w:r>
    </w:p>
    <w:p w14:paraId="2C3F57C6" w14:textId="6BE13D44" w:rsidR="00624C4C" w:rsidRDefault="00624C4C" w:rsidP="0077366D">
      <w:pPr>
        <w:pBdr>
          <w:top w:val="single" w:sz="4" w:space="0" w:color="auto"/>
        </w:pBdr>
        <w:spacing w:after="60"/>
        <w:ind w:left="1985" w:hanging="1985"/>
        <w:rPr>
          <w:rFonts w:ascii="Arial" w:hAnsi="Arial" w:cs="Arial"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Title: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D31E44">
        <w:rPr>
          <w:rFonts w:ascii="Arial" w:hAnsi="Arial" w:cs="Arial"/>
          <w:sz w:val="24"/>
          <w:szCs w:val="24"/>
          <w:lang w:val="en-US"/>
        </w:rPr>
        <w:t>TR38.819</w:t>
      </w:r>
      <w:r w:rsidR="002607A3">
        <w:rPr>
          <w:rFonts w:ascii="Arial" w:hAnsi="Arial" w:cs="Arial"/>
          <w:sz w:val="24"/>
          <w:szCs w:val="24"/>
          <w:lang w:val="en-US"/>
        </w:rPr>
        <w:t>v</w:t>
      </w:r>
      <w:r w:rsidR="006D0E42">
        <w:rPr>
          <w:rFonts w:ascii="Arial" w:hAnsi="Arial" w:cs="Arial"/>
          <w:sz w:val="24"/>
          <w:szCs w:val="24"/>
          <w:lang w:val="en-US"/>
        </w:rPr>
        <w:t>0.0.1</w:t>
      </w:r>
    </w:p>
    <w:p w14:paraId="15170E30" w14:textId="6E7AB96B" w:rsidR="00076202" w:rsidRPr="00076202" w:rsidRDefault="00076202" w:rsidP="003A4F6F">
      <w:pPr>
        <w:spacing w:after="60"/>
        <w:ind w:left="1985" w:hanging="1985"/>
        <w:rPr>
          <w:rFonts w:ascii="Arial" w:eastAsia="Batang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Work item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D31E44" w:rsidRPr="00D31E44">
        <w:rPr>
          <w:rFonts w:ascii="Arial" w:eastAsia="SimSun" w:hAnsi="Arial" w:cs="Arial"/>
          <w:sz w:val="24"/>
          <w:szCs w:val="24"/>
        </w:rPr>
        <w:t>Band 65 for New Radio</w:t>
      </w:r>
    </w:p>
    <w:p w14:paraId="30881750" w14:textId="64779F49" w:rsidR="00624C4C" w:rsidRPr="003A4F6F" w:rsidRDefault="00624C4C" w:rsidP="003A4F6F">
      <w:pPr>
        <w:spacing w:after="6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D31E44">
        <w:rPr>
          <w:rFonts w:ascii="Arial" w:hAnsi="Arial" w:cs="Arial"/>
          <w:sz w:val="24"/>
          <w:szCs w:val="24"/>
          <w:lang w:val="en-US"/>
        </w:rPr>
        <w:t>9.11.1</w:t>
      </w:r>
    </w:p>
    <w:p w14:paraId="6FF323AA" w14:textId="77777777" w:rsidR="00624C4C" w:rsidRPr="003A4F6F" w:rsidRDefault="00624C4C" w:rsidP="003A4F6F">
      <w:pPr>
        <w:spacing w:after="0"/>
        <w:ind w:left="1985" w:hanging="1985"/>
        <w:rPr>
          <w:rFonts w:ascii="Arial" w:hAnsi="Arial" w:cs="Arial"/>
          <w:bCs/>
          <w:sz w:val="24"/>
          <w:szCs w:val="24"/>
          <w:lang w:val="en-US"/>
        </w:rPr>
      </w:pPr>
      <w:r w:rsidRPr="003A4F6F">
        <w:rPr>
          <w:rFonts w:ascii="Arial" w:hAnsi="Arial" w:cs="Arial"/>
          <w:b/>
          <w:sz w:val="24"/>
          <w:szCs w:val="24"/>
          <w:lang w:val="en-US"/>
        </w:rPr>
        <w:t>Document for:</w:t>
      </w:r>
      <w:r w:rsidRPr="003A4F6F">
        <w:rPr>
          <w:rFonts w:ascii="Arial" w:hAnsi="Arial" w:cs="Arial"/>
          <w:b/>
          <w:sz w:val="24"/>
          <w:szCs w:val="24"/>
          <w:lang w:val="en-US"/>
        </w:rPr>
        <w:tab/>
      </w:r>
      <w:r w:rsidR="00430016" w:rsidRPr="003A4F6F">
        <w:rPr>
          <w:rFonts w:ascii="Arial" w:hAnsi="Arial" w:cs="Arial"/>
          <w:bCs/>
          <w:sz w:val="24"/>
          <w:szCs w:val="24"/>
          <w:lang w:val="en-US"/>
        </w:rPr>
        <w:t>Approval</w:t>
      </w:r>
    </w:p>
    <w:p w14:paraId="5DAC1529" w14:textId="77777777" w:rsidR="00624C4C" w:rsidRPr="009177A5" w:rsidRDefault="00624C4C" w:rsidP="003A4F6F">
      <w:pPr>
        <w:pBdr>
          <w:top w:val="single" w:sz="4" w:space="1" w:color="auto"/>
        </w:pBdr>
        <w:rPr>
          <w:rFonts w:ascii="Arial" w:hAnsi="Arial" w:cs="Arial"/>
          <w:lang w:val="en-US"/>
        </w:rPr>
      </w:pPr>
    </w:p>
    <w:p w14:paraId="2DB4AF05" w14:textId="77777777" w:rsidR="00883C52" w:rsidRPr="00883C52" w:rsidRDefault="00883C52" w:rsidP="006871E5">
      <w:pPr>
        <w:pStyle w:val="Heading2"/>
        <w:rPr>
          <w:rFonts w:cs="Arial"/>
          <w:b/>
          <w:sz w:val="28"/>
          <w:szCs w:val="28"/>
          <w:lang w:val="en-US"/>
        </w:rPr>
      </w:pPr>
      <w:bookmarkStart w:id="14" w:name="_Toc35462370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cs="Arial"/>
          <w:b/>
          <w:sz w:val="28"/>
          <w:szCs w:val="28"/>
          <w:lang w:val="en-US"/>
        </w:rPr>
        <w:t>Abstract</w:t>
      </w:r>
      <w:r w:rsidR="006871E5" w:rsidRPr="00883C52">
        <w:rPr>
          <w:rFonts w:cs="Arial"/>
          <w:b/>
          <w:sz w:val="28"/>
          <w:szCs w:val="28"/>
          <w:lang w:val="en-US"/>
        </w:rPr>
        <w:t xml:space="preserve"> </w:t>
      </w:r>
    </w:p>
    <w:p w14:paraId="07AB2697" w14:textId="5F98441C" w:rsidR="006871E5" w:rsidRPr="006871E5" w:rsidRDefault="006871E5" w:rsidP="006871E5">
      <w:pPr>
        <w:pStyle w:val="Heading2"/>
        <w:rPr>
          <w:b/>
          <w:sz w:val="28"/>
          <w:szCs w:val="28"/>
          <w:lang w:val="en-US"/>
        </w:rPr>
      </w:pPr>
      <w:r w:rsidRPr="006871E5">
        <w:rPr>
          <w:rFonts w:ascii="Times New Roman" w:hAnsi="Times New Roman"/>
          <w:sz w:val="20"/>
          <w:szCs w:val="20"/>
          <w:lang w:val="en-US"/>
        </w:rPr>
        <w:t>TR</w:t>
      </w:r>
      <w:r w:rsidR="006D0E42">
        <w:rPr>
          <w:rFonts w:ascii="Times New Roman" w:hAnsi="Times New Roman"/>
          <w:sz w:val="20"/>
          <w:szCs w:val="20"/>
          <w:lang w:val="en-US"/>
        </w:rPr>
        <w:t xml:space="preserve"> skeleton for approval </w:t>
      </w:r>
    </w:p>
    <w:bookmarkEnd w:id="14"/>
    <w:p w14:paraId="5227370A" w14:textId="4E7B0400" w:rsidR="002F3F6C" w:rsidRPr="00852E7F" w:rsidRDefault="002F3F6C" w:rsidP="002F3F6C">
      <w:pPr>
        <w:spacing w:after="0"/>
        <w:ind w:left="426" w:hanging="426"/>
      </w:pPr>
    </w:p>
    <w:p w14:paraId="457760FC" w14:textId="77777777" w:rsidR="00CB2779" w:rsidRPr="00CB2779" w:rsidRDefault="00CB2779" w:rsidP="00CB2779">
      <w:pPr>
        <w:spacing w:after="60"/>
        <w:ind w:left="426" w:hanging="426"/>
        <w:rPr>
          <w:bCs/>
        </w:rPr>
      </w:pPr>
    </w:p>
    <w:sectPr w:rsidR="00CB2779" w:rsidRPr="00CB2779" w:rsidSect="00634F0C">
      <w:headerReference w:type="default" r:id="rId8"/>
      <w:footnotePr>
        <w:numRestart w:val="eachSect"/>
      </w:footnotePr>
      <w:pgSz w:w="11907" w:h="16840" w:code="9"/>
      <w:pgMar w:top="1152" w:right="1152" w:bottom="1152" w:left="1152" w:header="432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B351A" w14:textId="77777777" w:rsidR="00D27EFF" w:rsidRDefault="00D27EFF">
      <w:r>
        <w:separator/>
      </w:r>
    </w:p>
  </w:endnote>
  <w:endnote w:type="continuationSeparator" w:id="0">
    <w:p w14:paraId="74A062C7" w14:textId="77777777" w:rsidR="00D27EFF" w:rsidRDefault="00D27E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panose1 w:val="020B0604020202020204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7BC197" w14:textId="77777777" w:rsidR="00D27EFF" w:rsidRDefault="00D27EFF">
      <w:r>
        <w:separator/>
      </w:r>
    </w:p>
  </w:footnote>
  <w:footnote w:type="continuationSeparator" w:id="0">
    <w:p w14:paraId="2616619D" w14:textId="77777777" w:rsidR="00D27EFF" w:rsidRDefault="00D27E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FE63B" w14:textId="77777777" w:rsidR="00826C2D" w:rsidRDefault="00826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B81A33"/>
    <w:multiLevelType w:val="hybridMultilevel"/>
    <w:tmpl w:val="47BC7024"/>
    <w:lvl w:ilvl="0" w:tplc="740209D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5CE2C42"/>
    <w:multiLevelType w:val="hybridMultilevel"/>
    <w:tmpl w:val="310AD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A0835"/>
    <w:multiLevelType w:val="hybridMultilevel"/>
    <w:tmpl w:val="5C2A18D0"/>
    <w:lvl w:ilvl="0" w:tplc="91C6ED4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1E610D1"/>
    <w:multiLevelType w:val="hybridMultilevel"/>
    <w:tmpl w:val="B0FAE2CE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E3E50"/>
    <w:multiLevelType w:val="multilevel"/>
    <w:tmpl w:val="62A833F0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6" w15:restartNumberingAfterBreak="0">
    <w:nsid w:val="4BB47022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7" w15:restartNumberingAfterBreak="0">
    <w:nsid w:val="514D337A"/>
    <w:multiLevelType w:val="hybridMultilevel"/>
    <w:tmpl w:val="EE2E1ECA"/>
    <w:lvl w:ilvl="0" w:tplc="87CC4564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8" w15:restartNumberingAfterBreak="0">
    <w:nsid w:val="5D5F610B"/>
    <w:multiLevelType w:val="hybridMultilevel"/>
    <w:tmpl w:val="6DB66F88"/>
    <w:lvl w:ilvl="0" w:tplc="1EC605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D32E9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F430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718163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E4D9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320E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0F2AB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01451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DECC6F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6F166A1D"/>
    <w:multiLevelType w:val="hybridMultilevel"/>
    <w:tmpl w:val="3F8E9998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FEB63C6"/>
    <w:multiLevelType w:val="hybridMultilevel"/>
    <w:tmpl w:val="DDAE0B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334A7"/>
    <w:multiLevelType w:val="hybridMultilevel"/>
    <w:tmpl w:val="BC1606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88725C"/>
    <w:multiLevelType w:val="hybridMultilevel"/>
    <w:tmpl w:val="EC6A550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FA42FB"/>
    <w:multiLevelType w:val="multilevel"/>
    <w:tmpl w:val="BE065E94"/>
    <w:lvl w:ilvl="0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63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6" w:hanging="1800"/>
      </w:pPr>
      <w:rPr>
        <w:rFonts w:hint="default"/>
      </w:rPr>
    </w:lvl>
  </w:abstractNum>
  <w:abstractNum w:abstractNumId="14" w15:restartNumberingAfterBreak="0">
    <w:nsid w:val="7B083EAE"/>
    <w:multiLevelType w:val="hybridMultilevel"/>
    <w:tmpl w:val="13982BAA"/>
    <w:lvl w:ilvl="0" w:tplc="65F4A2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7E2E70C4"/>
    <w:multiLevelType w:val="hybridMultilevel"/>
    <w:tmpl w:val="A1A00EB4"/>
    <w:lvl w:ilvl="0" w:tplc="3C5030A4">
      <w:start w:val="2810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6"/>
  </w:num>
  <w:num w:numId="4">
    <w:abstractNumId w:val="3"/>
  </w:num>
  <w:num w:numId="5">
    <w:abstractNumId w:val="8"/>
  </w:num>
  <w:num w:numId="6">
    <w:abstractNumId w:val="4"/>
  </w:num>
  <w:num w:numId="7">
    <w:abstractNumId w:val="16"/>
  </w:num>
  <w:num w:numId="8">
    <w:abstractNumId w:val="2"/>
  </w:num>
  <w:num w:numId="9">
    <w:abstractNumId w:val="5"/>
  </w:num>
  <w:num w:numId="10">
    <w:abstractNumId w:val="12"/>
  </w:num>
  <w:num w:numId="11">
    <w:abstractNumId w:val="0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9"/>
  </w:num>
  <w:num w:numId="17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FF4"/>
    <w:rsid w:val="00001F6B"/>
    <w:rsid w:val="000021B0"/>
    <w:rsid w:val="000103AC"/>
    <w:rsid w:val="000166DE"/>
    <w:rsid w:val="000172A0"/>
    <w:rsid w:val="00020A9B"/>
    <w:rsid w:val="00022A67"/>
    <w:rsid w:val="00023924"/>
    <w:rsid w:val="000330BE"/>
    <w:rsid w:val="00040805"/>
    <w:rsid w:val="00040A77"/>
    <w:rsid w:val="0004121D"/>
    <w:rsid w:val="00041B62"/>
    <w:rsid w:val="00043BA7"/>
    <w:rsid w:val="000471B9"/>
    <w:rsid w:val="000516ED"/>
    <w:rsid w:val="00053BBC"/>
    <w:rsid w:val="00054289"/>
    <w:rsid w:val="000555CF"/>
    <w:rsid w:val="00057726"/>
    <w:rsid w:val="000600E7"/>
    <w:rsid w:val="00063F43"/>
    <w:rsid w:val="00065781"/>
    <w:rsid w:val="000661E4"/>
    <w:rsid w:val="00071C53"/>
    <w:rsid w:val="000760D5"/>
    <w:rsid w:val="00076202"/>
    <w:rsid w:val="0007700F"/>
    <w:rsid w:val="00085D2E"/>
    <w:rsid w:val="00091166"/>
    <w:rsid w:val="00093FF8"/>
    <w:rsid w:val="000A23B1"/>
    <w:rsid w:val="000A39E4"/>
    <w:rsid w:val="000B0A53"/>
    <w:rsid w:val="000B40F8"/>
    <w:rsid w:val="000C582D"/>
    <w:rsid w:val="000C7198"/>
    <w:rsid w:val="000D3A44"/>
    <w:rsid w:val="000D60B1"/>
    <w:rsid w:val="000E0A4D"/>
    <w:rsid w:val="000E351F"/>
    <w:rsid w:val="000F1CEB"/>
    <w:rsid w:val="000F3925"/>
    <w:rsid w:val="0010053A"/>
    <w:rsid w:val="001026FB"/>
    <w:rsid w:val="00106101"/>
    <w:rsid w:val="00112BAF"/>
    <w:rsid w:val="00113288"/>
    <w:rsid w:val="00121A92"/>
    <w:rsid w:val="00122D49"/>
    <w:rsid w:val="00124CAB"/>
    <w:rsid w:val="00124FC4"/>
    <w:rsid w:val="00125E6C"/>
    <w:rsid w:val="00126007"/>
    <w:rsid w:val="00126C5B"/>
    <w:rsid w:val="00130247"/>
    <w:rsid w:val="0013228A"/>
    <w:rsid w:val="001344C8"/>
    <w:rsid w:val="00135EA1"/>
    <w:rsid w:val="00147E3B"/>
    <w:rsid w:val="001530CA"/>
    <w:rsid w:val="00153D32"/>
    <w:rsid w:val="001637B1"/>
    <w:rsid w:val="00163E46"/>
    <w:rsid w:val="001672F2"/>
    <w:rsid w:val="001711DA"/>
    <w:rsid w:val="001719A2"/>
    <w:rsid w:val="001740D3"/>
    <w:rsid w:val="00175702"/>
    <w:rsid w:val="001771A5"/>
    <w:rsid w:val="00180B4F"/>
    <w:rsid w:val="00182382"/>
    <w:rsid w:val="00185533"/>
    <w:rsid w:val="00185F8C"/>
    <w:rsid w:val="00187799"/>
    <w:rsid w:val="00190471"/>
    <w:rsid w:val="00194F6A"/>
    <w:rsid w:val="00196379"/>
    <w:rsid w:val="001A58CF"/>
    <w:rsid w:val="001B005B"/>
    <w:rsid w:val="001B0649"/>
    <w:rsid w:val="001B171E"/>
    <w:rsid w:val="001B391D"/>
    <w:rsid w:val="001D25BE"/>
    <w:rsid w:val="001D70ED"/>
    <w:rsid w:val="001D7985"/>
    <w:rsid w:val="001E0324"/>
    <w:rsid w:val="001E0D4F"/>
    <w:rsid w:val="001E177E"/>
    <w:rsid w:val="001E26C6"/>
    <w:rsid w:val="001E377C"/>
    <w:rsid w:val="001E677F"/>
    <w:rsid w:val="001F37E5"/>
    <w:rsid w:val="001F527F"/>
    <w:rsid w:val="001F617B"/>
    <w:rsid w:val="001F7546"/>
    <w:rsid w:val="002009FC"/>
    <w:rsid w:val="00201722"/>
    <w:rsid w:val="0022262E"/>
    <w:rsid w:val="00223756"/>
    <w:rsid w:val="0022758F"/>
    <w:rsid w:val="00231B21"/>
    <w:rsid w:val="00232729"/>
    <w:rsid w:val="00233D0F"/>
    <w:rsid w:val="00233F02"/>
    <w:rsid w:val="002374EE"/>
    <w:rsid w:val="00243D0F"/>
    <w:rsid w:val="00246849"/>
    <w:rsid w:val="00250CA5"/>
    <w:rsid w:val="00252F36"/>
    <w:rsid w:val="002558C3"/>
    <w:rsid w:val="00257DAC"/>
    <w:rsid w:val="002607A3"/>
    <w:rsid w:val="002616EE"/>
    <w:rsid w:val="00266446"/>
    <w:rsid w:val="00266567"/>
    <w:rsid w:val="00270409"/>
    <w:rsid w:val="00271BA2"/>
    <w:rsid w:val="00272572"/>
    <w:rsid w:val="002729D9"/>
    <w:rsid w:val="00282F2D"/>
    <w:rsid w:val="00283D06"/>
    <w:rsid w:val="00284707"/>
    <w:rsid w:val="00291B8E"/>
    <w:rsid w:val="002942D6"/>
    <w:rsid w:val="00295F74"/>
    <w:rsid w:val="00296AF1"/>
    <w:rsid w:val="00296F0E"/>
    <w:rsid w:val="00297808"/>
    <w:rsid w:val="002A0B59"/>
    <w:rsid w:val="002A2084"/>
    <w:rsid w:val="002A68AD"/>
    <w:rsid w:val="002A75BE"/>
    <w:rsid w:val="002B0EC7"/>
    <w:rsid w:val="002B3E59"/>
    <w:rsid w:val="002B5583"/>
    <w:rsid w:val="002B6B85"/>
    <w:rsid w:val="002C5988"/>
    <w:rsid w:val="002C7A99"/>
    <w:rsid w:val="002D0174"/>
    <w:rsid w:val="002D3EA5"/>
    <w:rsid w:val="002D72F2"/>
    <w:rsid w:val="002E41C5"/>
    <w:rsid w:val="002E63FE"/>
    <w:rsid w:val="002E7B05"/>
    <w:rsid w:val="002F07EA"/>
    <w:rsid w:val="002F3F6C"/>
    <w:rsid w:val="002F42B3"/>
    <w:rsid w:val="002F7409"/>
    <w:rsid w:val="002F78E0"/>
    <w:rsid w:val="003028E1"/>
    <w:rsid w:val="00305004"/>
    <w:rsid w:val="0030516E"/>
    <w:rsid w:val="00311EF7"/>
    <w:rsid w:val="00317417"/>
    <w:rsid w:val="00320575"/>
    <w:rsid w:val="00321F5B"/>
    <w:rsid w:val="003238A2"/>
    <w:rsid w:val="00324FCE"/>
    <w:rsid w:val="00327B6B"/>
    <w:rsid w:val="00331C24"/>
    <w:rsid w:val="00332CA3"/>
    <w:rsid w:val="003374F6"/>
    <w:rsid w:val="00341591"/>
    <w:rsid w:val="00345C29"/>
    <w:rsid w:val="003524D9"/>
    <w:rsid w:val="00356744"/>
    <w:rsid w:val="0036066F"/>
    <w:rsid w:val="003606E7"/>
    <w:rsid w:val="0036162C"/>
    <w:rsid w:val="00361AF8"/>
    <w:rsid w:val="003665E6"/>
    <w:rsid w:val="00367047"/>
    <w:rsid w:val="0037054B"/>
    <w:rsid w:val="003731EC"/>
    <w:rsid w:val="00374AF2"/>
    <w:rsid w:val="00375080"/>
    <w:rsid w:val="0037766D"/>
    <w:rsid w:val="0038175D"/>
    <w:rsid w:val="00386750"/>
    <w:rsid w:val="00390DE9"/>
    <w:rsid w:val="00397811"/>
    <w:rsid w:val="003A4640"/>
    <w:rsid w:val="003A4F6F"/>
    <w:rsid w:val="003A6671"/>
    <w:rsid w:val="003A7E9D"/>
    <w:rsid w:val="003B3E3A"/>
    <w:rsid w:val="003B4722"/>
    <w:rsid w:val="003B4DD8"/>
    <w:rsid w:val="003C18B8"/>
    <w:rsid w:val="003C2025"/>
    <w:rsid w:val="003C6111"/>
    <w:rsid w:val="003C682F"/>
    <w:rsid w:val="003C70CA"/>
    <w:rsid w:val="003C780A"/>
    <w:rsid w:val="003D08C5"/>
    <w:rsid w:val="003D5BB8"/>
    <w:rsid w:val="003E23C8"/>
    <w:rsid w:val="003E2AAB"/>
    <w:rsid w:val="003E3B22"/>
    <w:rsid w:val="003F38FD"/>
    <w:rsid w:val="003F52AD"/>
    <w:rsid w:val="003F69B1"/>
    <w:rsid w:val="00402402"/>
    <w:rsid w:val="004038D1"/>
    <w:rsid w:val="00404107"/>
    <w:rsid w:val="004149D0"/>
    <w:rsid w:val="004209EA"/>
    <w:rsid w:val="0042134C"/>
    <w:rsid w:val="00421B35"/>
    <w:rsid w:val="00421D3B"/>
    <w:rsid w:val="00430016"/>
    <w:rsid w:val="00432A8D"/>
    <w:rsid w:val="004331CF"/>
    <w:rsid w:val="004345B4"/>
    <w:rsid w:val="0043472C"/>
    <w:rsid w:val="004401AB"/>
    <w:rsid w:val="004421E3"/>
    <w:rsid w:val="00443632"/>
    <w:rsid w:val="0044517D"/>
    <w:rsid w:val="00447F53"/>
    <w:rsid w:val="00454E50"/>
    <w:rsid w:val="0046211C"/>
    <w:rsid w:val="00466D70"/>
    <w:rsid w:val="00467D33"/>
    <w:rsid w:val="00471F40"/>
    <w:rsid w:val="00474F2A"/>
    <w:rsid w:val="0047771D"/>
    <w:rsid w:val="00482BBF"/>
    <w:rsid w:val="00483D33"/>
    <w:rsid w:val="004841EB"/>
    <w:rsid w:val="00484A74"/>
    <w:rsid w:val="00485179"/>
    <w:rsid w:val="00485ED6"/>
    <w:rsid w:val="004917AF"/>
    <w:rsid w:val="00492F57"/>
    <w:rsid w:val="00493B5A"/>
    <w:rsid w:val="004941AC"/>
    <w:rsid w:val="00495BB0"/>
    <w:rsid w:val="00496226"/>
    <w:rsid w:val="004968A2"/>
    <w:rsid w:val="004A3E83"/>
    <w:rsid w:val="004A6973"/>
    <w:rsid w:val="004B0918"/>
    <w:rsid w:val="004B36F6"/>
    <w:rsid w:val="004B571D"/>
    <w:rsid w:val="004B789C"/>
    <w:rsid w:val="004D54F9"/>
    <w:rsid w:val="004D6138"/>
    <w:rsid w:val="004D650E"/>
    <w:rsid w:val="004E30B4"/>
    <w:rsid w:val="004F3E52"/>
    <w:rsid w:val="005024E8"/>
    <w:rsid w:val="00502F4E"/>
    <w:rsid w:val="00505439"/>
    <w:rsid w:val="00510CC6"/>
    <w:rsid w:val="005137B7"/>
    <w:rsid w:val="005146D6"/>
    <w:rsid w:val="00514975"/>
    <w:rsid w:val="005202F6"/>
    <w:rsid w:val="0052125F"/>
    <w:rsid w:val="00527E84"/>
    <w:rsid w:val="00530370"/>
    <w:rsid w:val="00531634"/>
    <w:rsid w:val="005317D1"/>
    <w:rsid w:val="00532D56"/>
    <w:rsid w:val="005375C2"/>
    <w:rsid w:val="00553808"/>
    <w:rsid w:val="005541FA"/>
    <w:rsid w:val="005618CD"/>
    <w:rsid w:val="0056210C"/>
    <w:rsid w:val="005646CA"/>
    <w:rsid w:val="005700B8"/>
    <w:rsid w:val="005708F3"/>
    <w:rsid w:val="005732D3"/>
    <w:rsid w:val="00574B69"/>
    <w:rsid w:val="00575C90"/>
    <w:rsid w:val="00577B88"/>
    <w:rsid w:val="00580E9B"/>
    <w:rsid w:val="00581910"/>
    <w:rsid w:val="0058277B"/>
    <w:rsid w:val="005837DE"/>
    <w:rsid w:val="00590771"/>
    <w:rsid w:val="00593C0C"/>
    <w:rsid w:val="005940FA"/>
    <w:rsid w:val="005950DD"/>
    <w:rsid w:val="005A066C"/>
    <w:rsid w:val="005A18E4"/>
    <w:rsid w:val="005A1B2B"/>
    <w:rsid w:val="005A4B57"/>
    <w:rsid w:val="005A4C52"/>
    <w:rsid w:val="005B461A"/>
    <w:rsid w:val="005C42D6"/>
    <w:rsid w:val="005D1A91"/>
    <w:rsid w:val="005D50D8"/>
    <w:rsid w:val="005D51BB"/>
    <w:rsid w:val="005D5DA0"/>
    <w:rsid w:val="005D614A"/>
    <w:rsid w:val="005D784D"/>
    <w:rsid w:val="005D7F78"/>
    <w:rsid w:val="005E2FBB"/>
    <w:rsid w:val="005E6D32"/>
    <w:rsid w:val="005E7CF2"/>
    <w:rsid w:val="005F601C"/>
    <w:rsid w:val="005F7401"/>
    <w:rsid w:val="00602B70"/>
    <w:rsid w:val="006056AC"/>
    <w:rsid w:val="00605B12"/>
    <w:rsid w:val="0061352B"/>
    <w:rsid w:val="006142A2"/>
    <w:rsid w:val="0061546A"/>
    <w:rsid w:val="0061619E"/>
    <w:rsid w:val="00617FD9"/>
    <w:rsid w:val="00617FF4"/>
    <w:rsid w:val="00624C4C"/>
    <w:rsid w:val="00625152"/>
    <w:rsid w:val="00627806"/>
    <w:rsid w:val="00632846"/>
    <w:rsid w:val="00633E0D"/>
    <w:rsid w:val="00634F0C"/>
    <w:rsid w:val="00641151"/>
    <w:rsid w:val="0064214B"/>
    <w:rsid w:val="00642FCA"/>
    <w:rsid w:val="00644C52"/>
    <w:rsid w:val="0064527B"/>
    <w:rsid w:val="0065196C"/>
    <w:rsid w:val="00652620"/>
    <w:rsid w:val="00653965"/>
    <w:rsid w:val="00655CEB"/>
    <w:rsid w:val="00660F8E"/>
    <w:rsid w:val="00661971"/>
    <w:rsid w:val="00667B38"/>
    <w:rsid w:val="0067053B"/>
    <w:rsid w:val="00671937"/>
    <w:rsid w:val="00672316"/>
    <w:rsid w:val="006730CA"/>
    <w:rsid w:val="006871E5"/>
    <w:rsid w:val="00693412"/>
    <w:rsid w:val="00694EF6"/>
    <w:rsid w:val="00696F5D"/>
    <w:rsid w:val="006A122F"/>
    <w:rsid w:val="006C573A"/>
    <w:rsid w:val="006D0E42"/>
    <w:rsid w:val="006D223A"/>
    <w:rsid w:val="006D2B7D"/>
    <w:rsid w:val="006D7EB9"/>
    <w:rsid w:val="006E0415"/>
    <w:rsid w:val="006E1297"/>
    <w:rsid w:val="006E1639"/>
    <w:rsid w:val="006E43F2"/>
    <w:rsid w:val="006E5EF3"/>
    <w:rsid w:val="006E700D"/>
    <w:rsid w:val="006E7ECF"/>
    <w:rsid w:val="006F1AC1"/>
    <w:rsid w:val="006F381A"/>
    <w:rsid w:val="006F6BF6"/>
    <w:rsid w:val="00701109"/>
    <w:rsid w:val="00701E15"/>
    <w:rsid w:val="007022EC"/>
    <w:rsid w:val="007032E8"/>
    <w:rsid w:val="007105B2"/>
    <w:rsid w:val="00711B77"/>
    <w:rsid w:val="007123A5"/>
    <w:rsid w:val="00712AF7"/>
    <w:rsid w:val="007141E1"/>
    <w:rsid w:val="00717EA1"/>
    <w:rsid w:val="00720822"/>
    <w:rsid w:val="00722F32"/>
    <w:rsid w:val="0072383D"/>
    <w:rsid w:val="00724918"/>
    <w:rsid w:val="00730A4F"/>
    <w:rsid w:val="00732A32"/>
    <w:rsid w:val="007402EB"/>
    <w:rsid w:val="00740E4D"/>
    <w:rsid w:val="00740ED1"/>
    <w:rsid w:val="00741024"/>
    <w:rsid w:val="00747ABB"/>
    <w:rsid w:val="007526DA"/>
    <w:rsid w:val="00754104"/>
    <w:rsid w:val="00754242"/>
    <w:rsid w:val="0075501A"/>
    <w:rsid w:val="007560AC"/>
    <w:rsid w:val="00766296"/>
    <w:rsid w:val="00767DD3"/>
    <w:rsid w:val="0077022B"/>
    <w:rsid w:val="00770CF7"/>
    <w:rsid w:val="0077366D"/>
    <w:rsid w:val="00773DFF"/>
    <w:rsid w:val="007746B5"/>
    <w:rsid w:val="00781BF7"/>
    <w:rsid w:val="00781EA7"/>
    <w:rsid w:val="00785FFF"/>
    <w:rsid w:val="007A0D8F"/>
    <w:rsid w:val="007A446A"/>
    <w:rsid w:val="007A447D"/>
    <w:rsid w:val="007A4BD7"/>
    <w:rsid w:val="007A4C0C"/>
    <w:rsid w:val="007B14C6"/>
    <w:rsid w:val="007B3CB0"/>
    <w:rsid w:val="007B7F83"/>
    <w:rsid w:val="007C2EC7"/>
    <w:rsid w:val="007C5A63"/>
    <w:rsid w:val="007D3D8F"/>
    <w:rsid w:val="007E1592"/>
    <w:rsid w:val="007E7BDE"/>
    <w:rsid w:val="007F13A9"/>
    <w:rsid w:val="007F4D69"/>
    <w:rsid w:val="007F65B1"/>
    <w:rsid w:val="007F6644"/>
    <w:rsid w:val="008005BA"/>
    <w:rsid w:val="00801249"/>
    <w:rsid w:val="00801AE9"/>
    <w:rsid w:val="00802C28"/>
    <w:rsid w:val="00803DAC"/>
    <w:rsid w:val="00804861"/>
    <w:rsid w:val="008070CF"/>
    <w:rsid w:val="00811148"/>
    <w:rsid w:val="00815C17"/>
    <w:rsid w:val="00817203"/>
    <w:rsid w:val="008208E6"/>
    <w:rsid w:val="008231CE"/>
    <w:rsid w:val="00826C2D"/>
    <w:rsid w:val="008316A1"/>
    <w:rsid w:val="00833683"/>
    <w:rsid w:val="00833738"/>
    <w:rsid w:val="0083411C"/>
    <w:rsid w:val="00834281"/>
    <w:rsid w:val="008345ED"/>
    <w:rsid w:val="00837E5B"/>
    <w:rsid w:val="00840BDD"/>
    <w:rsid w:val="00852E7F"/>
    <w:rsid w:val="008531EB"/>
    <w:rsid w:val="008661ED"/>
    <w:rsid w:val="00867214"/>
    <w:rsid w:val="0086787D"/>
    <w:rsid w:val="0087125B"/>
    <w:rsid w:val="008725F3"/>
    <w:rsid w:val="008732E1"/>
    <w:rsid w:val="008735D1"/>
    <w:rsid w:val="00874F09"/>
    <w:rsid w:val="00880C10"/>
    <w:rsid w:val="00880CBE"/>
    <w:rsid w:val="008813FB"/>
    <w:rsid w:val="0088154C"/>
    <w:rsid w:val="00883C52"/>
    <w:rsid w:val="00884E05"/>
    <w:rsid w:val="00887B86"/>
    <w:rsid w:val="0089136B"/>
    <w:rsid w:val="0089176B"/>
    <w:rsid w:val="00895731"/>
    <w:rsid w:val="0089717F"/>
    <w:rsid w:val="00897304"/>
    <w:rsid w:val="008A39FF"/>
    <w:rsid w:val="008A4725"/>
    <w:rsid w:val="008A47BE"/>
    <w:rsid w:val="008A515F"/>
    <w:rsid w:val="008A73B4"/>
    <w:rsid w:val="008B14A9"/>
    <w:rsid w:val="008C0E04"/>
    <w:rsid w:val="008C2533"/>
    <w:rsid w:val="008C29AE"/>
    <w:rsid w:val="008C3515"/>
    <w:rsid w:val="008C3EDC"/>
    <w:rsid w:val="008D03C6"/>
    <w:rsid w:val="008D17F4"/>
    <w:rsid w:val="008D1C80"/>
    <w:rsid w:val="008D305F"/>
    <w:rsid w:val="008D6888"/>
    <w:rsid w:val="008E64E8"/>
    <w:rsid w:val="008E70A5"/>
    <w:rsid w:val="008E7795"/>
    <w:rsid w:val="008F3ABE"/>
    <w:rsid w:val="00905DFD"/>
    <w:rsid w:val="0091424C"/>
    <w:rsid w:val="0091671A"/>
    <w:rsid w:val="0092031C"/>
    <w:rsid w:val="0092455F"/>
    <w:rsid w:val="009253CD"/>
    <w:rsid w:val="009265BC"/>
    <w:rsid w:val="00926847"/>
    <w:rsid w:val="0093397C"/>
    <w:rsid w:val="00935284"/>
    <w:rsid w:val="00935539"/>
    <w:rsid w:val="00937375"/>
    <w:rsid w:val="00937D1C"/>
    <w:rsid w:val="0094133E"/>
    <w:rsid w:val="00944BBE"/>
    <w:rsid w:val="0095166C"/>
    <w:rsid w:val="00955A14"/>
    <w:rsid w:val="00956796"/>
    <w:rsid w:val="00956E38"/>
    <w:rsid w:val="00957D44"/>
    <w:rsid w:val="009606E1"/>
    <w:rsid w:val="009622A2"/>
    <w:rsid w:val="009622E7"/>
    <w:rsid w:val="00963851"/>
    <w:rsid w:val="0097158B"/>
    <w:rsid w:val="00971CA9"/>
    <w:rsid w:val="00973D7A"/>
    <w:rsid w:val="0097752C"/>
    <w:rsid w:val="00982AEB"/>
    <w:rsid w:val="00983623"/>
    <w:rsid w:val="0099373E"/>
    <w:rsid w:val="0099399A"/>
    <w:rsid w:val="0099784B"/>
    <w:rsid w:val="009A1227"/>
    <w:rsid w:val="009A13AA"/>
    <w:rsid w:val="009A1A53"/>
    <w:rsid w:val="009A2F91"/>
    <w:rsid w:val="009A3407"/>
    <w:rsid w:val="009B13F8"/>
    <w:rsid w:val="009B1795"/>
    <w:rsid w:val="009B76EE"/>
    <w:rsid w:val="009C097B"/>
    <w:rsid w:val="009C4483"/>
    <w:rsid w:val="009C5A7D"/>
    <w:rsid w:val="009C78AD"/>
    <w:rsid w:val="009D1031"/>
    <w:rsid w:val="009D2D54"/>
    <w:rsid w:val="009E0530"/>
    <w:rsid w:val="009F283F"/>
    <w:rsid w:val="009F7D04"/>
    <w:rsid w:val="009F7D9B"/>
    <w:rsid w:val="00A02410"/>
    <w:rsid w:val="00A048AA"/>
    <w:rsid w:val="00A06DCD"/>
    <w:rsid w:val="00A0731A"/>
    <w:rsid w:val="00A07451"/>
    <w:rsid w:val="00A11E7D"/>
    <w:rsid w:val="00A16129"/>
    <w:rsid w:val="00A242B3"/>
    <w:rsid w:val="00A265CA"/>
    <w:rsid w:val="00A266C3"/>
    <w:rsid w:val="00A3008B"/>
    <w:rsid w:val="00A3015E"/>
    <w:rsid w:val="00A420AB"/>
    <w:rsid w:val="00A42FBA"/>
    <w:rsid w:val="00A46644"/>
    <w:rsid w:val="00A51EF3"/>
    <w:rsid w:val="00A5294C"/>
    <w:rsid w:val="00A55505"/>
    <w:rsid w:val="00A62AF0"/>
    <w:rsid w:val="00A63E84"/>
    <w:rsid w:val="00A70073"/>
    <w:rsid w:val="00A7214B"/>
    <w:rsid w:val="00A74081"/>
    <w:rsid w:val="00A74273"/>
    <w:rsid w:val="00A7538A"/>
    <w:rsid w:val="00A759D5"/>
    <w:rsid w:val="00A77567"/>
    <w:rsid w:val="00A82D25"/>
    <w:rsid w:val="00A86EB1"/>
    <w:rsid w:val="00A936D8"/>
    <w:rsid w:val="00A96236"/>
    <w:rsid w:val="00AA1947"/>
    <w:rsid w:val="00AB21D4"/>
    <w:rsid w:val="00AC0509"/>
    <w:rsid w:val="00AD36EF"/>
    <w:rsid w:val="00AD3F26"/>
    <w:rsid w:val="00AD4DB4"/>
    <w:rsid w:val="00AE03CD"/>
    <w:rsid w:val="00AE5574"/>
    <w:rsid w:val="00AE569B"/>
    <w:rsid w:val="00AE7435"/>
    <w:rsid w:val="00AE7A36"/>
    <w:rsid w:val="00AF594D"/>
    <w:rsid w:val="00B004C4"/>
    <w:rsid w:val="00B02DFB"/>
    <w:rsid w:val="00B063EB"/>
    <w:rsid w:val="00B074C9"/>
    <w:rsid w:val="00B105B9"/>
    <w:rsid w:val="00B1463E"/>
    <w:rsid w:val="00B1504F"/>
    <w:rsid w:val="00B15B8F"/>
    <w:rsid w:val="00B16C0D"/>
    <w:rsid w:val="00B17296"/>
    <w:rsid w:val="00B20908"/>
    <w:rsid w:val="00B2165D"/>
    <w:rsid w:val="00B2279B"/>
    <w:rsid w:val="00B234D0"/>
    <w:rsid w:val="00B4117E"/>
    <w:rsid w:val="00B425A0"/>
    <w:rsid w:val="00B4268F"/>
    <w:rsid w:val="00B45035"/>
    <w:rsid w:val="00B51B9E"/>
    <w:rsid w:val="00B57D63"/>
    <w:rsid w:val="00B61894"/>
    <w:rsid w:val="00B62593"/>
    <w:rsid w:val="00B63680"/>
    <w:rsid w:val="00B6414A"/>
    <w:rsid w:val="00B652E9"/>
    <w:rsid w:val="00B74AF9"/>
    <w:rsid w:val="00B75796"/>
    <w:rsid w:val="00B77382"/>
    <w:rsid w:val="00B83A8E"/>
    <w:rsid w:val="00B85CCE"/>
    <w:rsid w:val="00B85E74"/>
    <w:rsid w:val="00B87DD2"/>
    <w:rsid w:val="00B913AA"/>
    <w:rsid w:val="00B950A7"/>
    <w:rsid w:val="00B96CCF"/>
    <w:rsid w:val="00B96F8D"/>
    <w:rsid w:val="00BA11D4"/>
    <w:rsid w:val="00BA71F6"/>
    <w:rsid w:val="00BB002C"/>
    <w:rsid w:val="00BB3BE1"/>
    <w:rsid w:val="00BC68CB"/>
    <w:rsid w:val="00BC6BF7"/>
    <w:rsid w:val="00BD0567"/>
    <w:rsid w:val="00BD187F"/>
    <w:rsid w:val="00BD62A6"/>
    <w:rsid w:val="00BD796C"/>
    <w:rsid w:val="00BE3A47"/>
    <w:rsid w:val="00BF332A"/>
    <w:rsid w:val="00BF5735"/>
    <w:rsid w:val="00BF628B"/>
    <w:rsid w:val="00C033A0"/>
    <w:rsid w:val="00C0752C"/>
    <w:rsid w:val="00C10E48"/>
    <w:rsid w:val="00C122AE"/>
    <w:rsid w:val="00C37868"/>
    <w:rsid w:val="00C4291C"/>
    <w:rsid w:val="00C52CE1"/>
    <w:rsid w:val="00C53A2C"/>
    <w:rsid w:val="00C54580"/>
    <w:rsid w:val="00C61158"/>
    <w:rsid w:val="00C65269"/>
    <w:rsid w:val="00C661CF"/>
    <w:rsid w:val="00C710ED"/>
    <w:rsid w:val="00C73732"/>
    <w:rsid w:val="00C752FB"/>
    <w:rsid w:val="00C77E6D"/>
    <w:rsid w:val="00C80D9B"/>
    <w:rsid w:val="00C81787"/>
    <w:rsid w:val="00C86FDB"/>
    <w:rsid w:val="00C87072"/>
    <w:rsid w:val="00C90E82"/>
    <w:rsid w:val="00C91283"/>
    <w:rsid w:val="00C92F96"/>
    <w:rsid w:val="00C968BC"/>
    <w:rsid w:val="00C97B3F"/>
    <w:rsid w:val="00C97BF8"/>
    <w:rsid w:val="00CA269D"/>
    <w:rsid w:val="00CA3B7F"/>
    <w:rsid w:val="00CA6A3D"/>
    <w:rsid w:val="00CA72E4"/>
    <w:rsid w:val="00CB0B24"/>
    <w:rsid w:val="00CB2779"/>
    <w:rsid w:val="00CB371D"/>
    <w:rsid w:val="00CB735D"/>
    <w:rsid w:val="00CC0617"/>
    <w:rsid w:val="00CC384C"/>
    <w:rsid w:val="00CD03DD"/>
    <w:rsid w:val="00CD0E0C"/>
    <w:rsid w:val="00CD55B8"/>
    <w:rsid w:val="00CD59EA"/>
    <w:rsid w:val="00CD7F45"/>
    <w:rsid w:val="00CE0C17"/>
    <w:rsid w:val="00CF0A2D"/>
    <w:rsid w:val="00CF2FDB"/>
    <w:rsid w:val="00D01418"/>
    <w:rsid w:val="00D0226B"/>
    <w:rsid w:val="00D03467"/>
    <w:rsid w:val="00D110C3"/>
    <w:rsid w:val="00D11D78"/>
    <w:rsid w:val="00D15A55"/>
    <w:rsid w:val="00D1662B"/>
    <w:rsid w:val="00D167C5"/>
    <w:rsid w:val="00D16B45"/>
    <w:rsid w:val="00D16D1B"/>
    <w:rsid w:val="00D220E7"/>
    <w:rsid w:val="00D25E6B"/>
    <w:rsid w:val="00D27E90"/>
    <w:rsid w:val="00D27EFF"/>
    <w:rsid w:val="00D30EF0"/>
    <w:rsid w:val="00D31457"/>
    <w:rsid w:val="00D31E44"/>
    <w:rsid w:val="00D33B76"/>
    <w:rsid w:val="00D33DA0"/>
    <w:rsid w:val="00D40331"/>
    <w:rsid w:val="00D45031"/>
    <w:rsid w:val="00D4608A"/>
    <w:rsid w:val="00D467D7"/>
    <w:rsid w:val="00D56FA9"/>
    <w:rsid w:val="00D646C7"/>
    <w:rsid w:val="00D658EB"/>
    <w:rsid w:val="00D71AFB"/>
    <w:rsid w:val="00D73C7E"/>
    <w:rsid w:val="00D73CC8"/>
    <w:rsid w:val="00D74B55"/>
    <w:rsid w:val="00D75137"/>
    <w:rsid w:val="00D767CE"/>
    <w:rsid w:val="00D8234A"/>
    <w:rsid w:val="00D8508C"/>
    <w:rsid w:val="00D941D6"/>
    <w:rsid w:val="00D95D38"/>
    <w:rsid w:val="00DA2F0B"/>
    <w:rsid w:val="00DB0A87"/>
    <w:rsid w:val="00DB19F7"/>
    <w:rsid w:val="00DC011D"/>
    <w:rsid w:val="00DC2A61"/>
    <w:rsid w:val="00DC4A96"/>
    <w:rsid w:val="00DC4EA9"/>
    <w:rsid w:val="00DD2E95"/>
    <w:rsid w:val="00DD3046"/>
    <w:rsid w:val="00DD73EF"/>
    <w:rsid w:val="00DE0F02"/>
    <w:rsid w:val="00DE1DB2"/>
    <w:rsid w:val="00DE3C96"/>
    <w:rsid w:val="00DE44D0"/>
    <w:rsid w:val="00DE6BEF"/>
    <w:rsid w:val="00DF39B6"/>
    <w:rsid w:val="00DF47F2"/>
    <w:rsid w:val="00DF604D"/>
    <w:rsid w:val="00E03784"/>
    <w:rsid w:val="00E05435"/>
    <w:rsid w:val="00E05D4F"/>
    <w:rsid w:val="00E07B8B"/>
    <w:rsid w:val="00E12466"/>
    <w:rsid w:val="00E15D4C"/>
    <w:rsid w:val="00E23E65"/>
    <w:rsid w:val="00E2637F"/>
    <w:rsid w:val="00E36815"/>
    <w:rsid w:val="00E404E9"/>
    <w:rsid w:val="00E44298"/>
    <w:rsid w:val="00E44529"/>
    <w:rsid w:val="00E460C0"/>
    <w:rsid w:val="00E4741E"/>
    <w:rsid w:val="00E50C95"/>
    <w:rsid w:val="00E51297"/>
    <w:rsid w:val="00E52F39"/>
    <w:rsid w:val="00E53980"/>
    <w:rsid w:val="00E60B51"/>
    <w:rsid w:val="00E655FC"/>
    <w:rsid w:val="00E717F5"/>
    <w:rsid w:val="00E74C10"/>
    <w:rsid w:val="00E7716C"/>
    <w:rsid w:val="00E814E4"/>
    <w:rsid w:val="00E853F3"/>
    <w:rsid w:val="00E916D2"/>
    <w:rsid w:val="00E9406A"/>
    <w:rsid w:val="00E95806"/>
    <w:rsid w:val="00EA0FFE"/>
    <w:rsid w:val="00EA1910"/>
    <w:rsid w:val="00EA5478"/>
    <w:rsid w:val="00EA59D3"/>
    <w:rsid w:val="00EB2A2A"/>
    <w:rsid w:val="00EB70B9"/>
    <w:rsid w:val="00EC0F34"/>
    <w:rsid w:val="00EC2677"/>
    <w:rsid w:val="00EC4961"/>
    <w:rsid w:val="00ED1119"/>
    <w:rsid w:val="00ED24E8"/>
    <w:rsid w:val="00EE0916"/>
    <w:rsid w:val="00EE1B51"/>
    <w:rsid w:val="00EE20C9"/>
    <w:rsid w:val="00EE2F19"/>
    <w:rsid w:val="00EE33FF"/>
    <w:rsid w:val="00EF04F8"/>
    <w:rsid w:val="00EF0661"/>
    <w:rsid w:val="00EF1B9D"/>
    <w:rsid w:val="00F03C41"/>
    <w:rsid w:val="00F06CCA"/>
    <w:rsid w:val="00F0725A"/>
    <w:rsid w:val="00F07846"/>
    <w:rsid w:val="00F24F8B"/>
    <w:rsid w:val="00F25E2E"/>
    <w:rsid w:val="00F2670B"/>
    <w:rsid w:val="00F27E11"/>
    <w:rsid w:val="00F3082A"/>
    <w:rsid w:val="00F37F1A"/>
    <w:rsid w:val="00F402F9"/>
    <w:rsid w:val="00F4041D"/>
    <w:rsid w:val="00F40AE3"/>
    <w:rsid w:val="00F43594"/>
    <w:rsid w:val="00F44E19"/>
    <w:rsid w:val="00F53C00"/>
    <w:rsid w:val="00F54322"/>
    <w:rsid w:val="00F547CE"/>
    <w:rsid w:val="00F572B5"/>
    <w:rsid w:val="00F60DEA"/>
    <w:rsid w:val="00F64536"/>
    <w:rsid w:val="00F64DF6"/>
    <w:rsid w:val="00F661F6"/>
    <w:rsid w:val="00F67B35"/>
    <w:rsid w:val="00F70967"/>
    <w:rsid w:val="00F73796"/>
    <w:rsid w:val="00F75BF8"/>
    <w:rsid w:val="00F774F6"/>
    <w:rsid w:val="00F77CBE"/>
    <w:rsid w:val="00F835A9"/>
    <w:rsid w:val="00F83EDA"/>
    <w:rsid w:val="00F859EF"/>
    <w:rsid w:val="00F875D1"/>
    <w:rsid w:val="00F8781A"/>
    <w:rsid w:val="00F87A25"/>
    <w:rsid w:val="00F87DC6"/>
    <w:rsid w:val="00F926AD"/>
    <w:rsid w:val="00F9325C"/>
    <w:rsid w:val="00F93A36"/>
    <w:rsid w:val="00F96B42"/>
    <w:rsid w:val="00FA1B3A"/>
    <w:rsid w:val="00FA440D"/>
    <w:rsid w:val="00FB370A"/>
    <w:rsid w:val="00FB3C7D"/>
    <w:rsid w:val="00FB4014"/>
    <w:rsid w:val="00FC036D"/>
    <w:rsid w:val="00FC668C"/>
    <w:rsid w:val="00FD0005"/>
    <w:rsid w:val="00FD069A"/>
    <w:rsid w:val="00FD073A"/>
    <w:rsid w:val="00FD5F21"/>
    <w:rsid w:val="00FD6088"/>
    <w:rsid w:val="00FE059C"/>
    <w:rsid w:val="00FE3188"/>
    <w:rsid w:val="00FE59CC"/>
    <w:rsid w:val="00FE5D15"/>
    <w:rsid w:val="00FF3A13"/>
    <w:rsid w:val="00FF522F"/>
    <w:rsid w:val="00FF636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5EA988A"/>
  <w15:docId w15:val="{658A22D7-F16B-4DC4-AE3B-B8D4C7DEB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275E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next w:val="Normal"/>
    <w:link w:val="Heading1Char"/>
    <w:qFormat/>
    <w:rsid w:val="006225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62254D"/>
    <w:p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62254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6225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6225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6225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225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2254D"/>
    <w:p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62254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2254D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uiPriority w:val="39"/>
    <w:rsid w:val="0062254D"/>
    <w:pPr>
      <w:ind w:left="1418" w:hanging="1418"/>
    </w:pPr>
  </w:style>
  <w:style w:type="paragraph" w:styleId="TOC8">
    <w:name w:val="toc 8"/>
    <w:basedOn w:val="TOC1"/>
    <w:semiHidden/>
    <w:rsid w:val="0062254D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6225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zh-CN"/>
    </w:rPr>
  </w:style>
  <w:style w:type="paragraph" w:customStyle="1" w:styleId="EQ">
    <w:name w:val="EQ"/>
    <w:basedOn w:val="Normal"/>
    <w:next w:val="Normal"/>
    <w:rsid w:val="0062254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254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6225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ZD">
    <w:name w:val="ZD"/>
    <w:rsid w:val="006225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zh-CN"/>
    </w:rPr>
  </w:style>
  <w:style w:type="paragraph" w:styleId="TOC5">
    <w:name w:val="toc 5"/>
    <w:basedOn w:val="TOC4"/>
    <w:semiHidden/>
    <w:rsid w:val="0062254D"/>
    <w:pPr>
      <w:ind w:left="1701" w:hanging="1701"/>
    </w:pPr>
  </w:style>
  <w:style w:type="paragraph" w:styleId="TOC4">
    <w:name w:val="toc 4"/>
    <w:basedOn w:val="TOC3"/>
    <w:semiHidden/>
    <w:rsid w:val="0062254D"/>
    <w:pPr>
      <w:ind w:left="1418" w:hanging="1418"/>
    </w:pPr>
  </w:style>
  <w:style w:type="paragraph" w:styleId="TOC3">
    <w:name w:val="toc 3"/>
    <w:basedOn w:val="TOC2"/>
    <w:uiPriority w:val="39"/>
    <w:rsid w:val="0062254D"/>
    <w:pPr>
      <w:ind w:left="1134" w:hanging="1134"/>
    </w:pPr>
  </w:style>
  <w:style w:type="paragraph" w:styleId="TOC2">
    <w:name w:val="toc 2"/>
    <w:basedOn w:val="TOC1"/>
    <w:uiPriority w:val="39"/>
    <w:rsid w:val="0062254D"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rsid w:val="0062254D"/>
    <w:pPr>
      <w:keepLines/>
      <w:spacing w:after="0"/>
    </w:pPr>
  </w:style>
  <w:style w:type="paragraph" w:styleId="Index2">
    <w:name w:val="index 2"/>
    <w:basedOn w:val="Index1"/>
    <w:semiHidden/>
    <w:rsid w:val="0062254D"/>
    <w:pPr>
      <w:ind w:left="284"/>
    </w:pPr>
  </w:style>
  <w:style w:type="paragraph" w:customStyle="1" w:styleId="TT">
    <w:name w:val="TT"/>
    <w:basedOn w:val="Heading1"/>
    <w:next w:val="Normal"/>
    <w:rsid w:val="0062254D"/>
    <w:pPr>
      <w:outlineLvl w:val="9"/>
    </w:pPr>
  </w:style>
  <w:style w:type="paragraph" w:styleId="Footer">
    <w:name w:val="footer"/>
    <w:basedOn w:val="Header"/>
    <w:link w:val="FooterChar"/>
    <w:rsid w:val="0062254D"/>
    <w:pPr>
      <w:jc w:val="center"/>
    </w:pPr>
    <w:rPr>
      <w:rFonts w:cs="Times New Roman"/>
      <w:i/>
      <w:iCs/>
    </w:rPr>
  </w:style>
  <w:style w:type="character" w:styleId="FootnoteReference">
    <w:name w:val="footnote reference"/>
    <w:semiHidden/>
    <w:rsid w:val="006225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62254D"/>
    <w:pPr>
      <w:keepLines/>
      <w:spacing w:after="0"/>
      <w:ind w:left="454" w:hanging="454"/>
    </w:pPr>
    <w:rPr>
      <w:sz w:val="16"/>
      <w:szCs w:val="16"/>
    </w:rPr>
  </w:style>
  <w:style w:type="paragraph" w:customStyle="1" w:styleId="NF">
    <w:name w:val="NF"/>
    <w:basedOn w:val="NO"/>
    <w:rsid w:val="0062254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NO">
    <w:name w:val="NO"/>
    <w:basedOn w:val="Normal"/>
    <w:link w:val="NOChar"/>
    <w:rsid w:val="0062254D"/>
    <w:pPr>
      <w:keepLines/>
      <w:ind w:left="1135" w:hanging="851"/>
    </w:pPr>
  </w:style>
  <w:style w:type="paragraph" w:customStyle="1" w:styleId="PL">
    <w:name w:val="PL"/>
    <w:link w:val="PLChar"/>
    <w:rsid w:val="006225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zh-CN"/>
    </w:rPr>
  </w:style>
  <w:style w:type="paragraph" w:customStyle="1" w:styleId="TAR">
    <w:name w:val="TAR"/>
    <w:basedOn w:val="TAL"/>
    <w:rsid w:val="0062254D"/>
    <w:pPr>
      <w:jc w:val="right"/>
    </w:pPr>
  </w:style>
  <w:style w:type="paragraph" w:customStyle="1" w:styleId="TAL">
    <w:name w:val="TAL"/>
    <w:basedOn w:val="Normal"/>
    <w:link w:val="TALChar"/>
    <w:rsid w:val="0062254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ListNumber2">
    <w:name w:val="List Number 2"/>
    <w:basedOn w:val="ListNumber"/>
    <w:rsid w:val="0062254D"/>
    <w:pPr>
      <w:ind w:left="851"/>
    </w:pPr>
  </w:style>
  <w:style w:type="paragraph" w:styleId="ListNumber">
    <w:name w:val="List Number"/>
    <w:basedOn w:val="List"/>
    <w:rsid w:val="0062254D"/>
  </w:style>
  <w:style w:type="paragraph" w:styleId="List">
    <w:name w:val="List"/>
    <w:basedOn w:val="Normal"/>
    <w:rsid w:val="0062254D"/>
    <w:pPr>
      <w:ind w:left="568" w:hanging="284"/>
    </w:pPr>
  </w:style>
  <w:style w:type="paragraph" w:customStyle="1" w:styleId="TAH">
    <w:name w:val="TAH"/>
    <w:basedOn w:val="TAC"/>
    <w:link w:val="TAHCar"/>
    <w:rsid w:val="0062254D"/>
    <w:rPr>
      <w:b/>
      <w:bCs/>
    </w:rPr>
  </w:style>
  <w:style w:type="paragraph" w:customStyle="1" w:styleId="TAC">
    <w:name w:val="TAC"/>
    <w:basedOn w:val="TAL"/>
    <w:link w:val="TACChar"/>
    <w:rsid w:val="0062254D"/>
    <w:pPr>
      <w:jc w:val="center"/>
    </w:pPr>
  </w:style>
  <w:style w:type="paragraph" w:customStyle="1" w:styleId="LD">
    <w:name w:val="LD"/>
    <w:rsid w:val="006225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zh-CN"/>
    </w:rPr>
  </w:style>
  <w:style w:type="paragraph" w:customStyle="1" w:styleId="EX">
    <w:name w:val="EX"/>
    <w:basedOn w:val="Normal"/>
    <w:rsid w:val="0062254D"/>
    <w:pPr>
      <w:keepLines/>
      <w:ind w:left="1702" w:hanging="1418"/>
    </w:pPr>
  </w:style>
  <w:style w:type="paragraph" w:customStyle="1" w:styleId="FP">
    <w:name w:val="FP"/>
    <w:basedOn w:val="Normal"/>
    <w:rsid w:val="0062254D"/>
    <w:pPr>
      <w:spacing w:after="0"/>
    </w:pPr>
  </w:style>
  <w:style w:type="paragraph" w:customStyle="1" w:styleId="NW">
    <w:name w:val="NW"/>
    <w:basedOn w:val="NO"/>
    <w:rsid w:val="0062254D"/>
    <w:pPr>
      <w:spacing w:after="0"/>
    </w:pPr>
  </w:style>
  <w:style w:type="paragraph" w:customStyle="1" w:styleId="EW">
    <w:name w:val="EW"/>
    <w:basedOn w:val="EX"/>
    <w:rsid w:val="0062254D"/>
    <w:pPr>
      <w:spacing w:after="0"/>
    </w:pPr>
  </w:style>
  <w:style w:type="paragraph" w:customStyle="1" w:styleId="B1">
    <w:name w:val="B1"/>
    <w:basedOn w:val="List"/>
    <w:link w:val="B1Char1"/>
    <w:rsid w:val="0062254D"/>
  </w:style>
  <w:style w:type="paragraph" w:styleId="TOC6">
    <w:name w:val="toc 6"/>
    <w:basedOn w:val="TOC5"/>
    <w:next w:val="Normal"/>
    <w:semiHidden/>
    <w:rsid w:val="0062254D"/>
    <w:pPr>
      <w:ind w:left="1985" w:hanging="1985"/>
    </w:pPr>
  </w:style>
  <w:style w:type="paragraph" w:styleId="TOC7">
    <w:name w:val="toc 7"/>
    <w:basedOn w:val="TOC6"/>
    <w:next w:val="Normal"/>
    <w:semiHidden/>
    <w:rsid w:val="0062254D"/>
    <w:pPr>
      <w:ind w:left="2268" w:hanging="2268"/>
    </w:pPr>
  </w:style>
  <w:style w:type="paragraph" w:styleId="ListBullet2">
    <w:name w:val="List Bullet 2"/>
    <w:basedOn w:val="ListBullet"/>
    <w:rsid w:val="0062254D"/>
    <w:pPr>
      <w:ind w:left="851"/>
    </w:pPr>
  </w:style>
  <w:style w:type="paragraph" w:styleId="ListBullet">
    <w:name w:val="List Bullet"/>
    <w:basedOn w:val="List"/>
    <w:rsid w:val="0062254D"/>
  </w:style>
  <w:style w:type="paragraph" w:customStyle="1" w:styleId="EditorsNote">
    <w:name w:val="Editor's Note"/>
    <w:basedOn w:val="NO"/>
    <w:rsid w:val="0062254D"/>
    <w:rPr>
      <w:color w:val="FF0000"/>
    </w:rPr>
  </w:style>
  <w:style w:type="paragraph" w:customStyle="1" w:styleId="TH">
    <w:name w:val="TH"/>
    <w:basedOn w:val="Normal"/>
    <w:link w:val="THChar"/>
    <w:rsid w:val="0062254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ZA">
    <w:name w:val="ZA"/>
    <w:rsid w:val="006225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zh-CN"/>
    </w:rPr>
  </w:style>
  <w:style w:type="paragraph" w:customStyle="1" w:styleId="ZB">
    <w:name w:val="ZB"/>
    <w:rsid w:val="006225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zh-CN"/>
    </w:rPr>
  </w:style>
  <w:style w:type="paragraph" w:customStyle="1" w:styleId="ZT">
    <w:name w:val="ZT"/>
    <w:rsid w:val="006225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zh-CN"/>
    </w:rPr>
  </w:style>
  <w:style w:type="paragraph" w:customStyle="1" w:styleId="ZU">
    <w:name w:val="ZU"/>
    <w:rsid w:val="006225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customStyle="1" w:styleId="TAN">
    <w:name w:val="TAN"/>
    <w:basedOn w:val="TAL"/>
    <w:link w:val="TANChar"/>
    <w:rsid w:val="0062254D"/>
    <w:pPr>
      <w:ind w:left="851" w:hanging="851"/>
    </w:pPr>
  </w:style>
  <w:style w:type="paragraph" w:customStyle="1" w:styleId="ZH">
    <w:name w:val="ZH"/>
    <w:rsid w:val="006225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zh-CN"/>
    </w:rPr>
  </w:style>
  <w:style w:type="paragraph" w:customStyle="1" w:styleId="TF">
    <w:name w:val="TF"/>
    <w:basedOn w:val="TH"/>
    <w:link w:val="TFChar"/>
    <w:rsid w:val="0062254D"/>
    <w:pPr>
      <w:keepNext w:val="0"/>
      <w:spacing w:before="0" w:after="240"/>
    </w:pPr>
  </w:style>
  <w:style w:type="paragraph" w:customStyle="1" w:styleId="ZG">
    <w:name w:val="ZG"/>
    <w:rsid w:val="006225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zh-CN"/>
    </w:rPr>
  </w:style>
  <w:style w:type="paragraph" w:styleId="ListBullet3">
    <w:name w:val="List Bullet 3"/>
    <w:basedOn w:val="ListBullet2"/>
    <w:rsid w:val="0062254D"/>
    <w:pPr>
      <w:ind w:left="1135"/>
    </w:pPr>
  </w:style>
  <w:style w:type="paragraph" w:styleId="List2">
    <w:name w:val="List 2"/>
    <w:basedOn w:val="List"/>
    <w:rsid w:val="0062254D"/>
    <w:pPr>
      <w:ind w:left="851"/>
    </w:pPr>
  </w:style>
  <w:style w:type="paragraph" w:styleId="List3">
    <w:name w:val="List 3"/>
    <w:basedOn w:val="List2"/>
    <w:rsid w:val="0062254D"/>
    <w:pPr>
      <w:ind w:left="1135"/>
    </w:pPr>
  </w:style>
  <w:style w:type="paragraph" w:styleId="List4">
    <w:name w:val="List 4"/>
    <w:basedOn w:val="List3"/>
    <w:rsid w:val="0062254D"/>
    <w:pPr>
      <w:ind w:left="1418"/>
    </w:pPr>
  </w:style>
  <w:style w:type="paragraph" w:styleId="List5">
    <w:name w:val="List 5"/>
    <w:basedOn w:val="List4"/>
    <w:rsid w:val="0062254D"/>
    <w:pPr>
      <w:ind w:left="1702"/>
    </w:pPr>
  </w:style>
  <w:style w:type="paragraph" w:styleId="ListBullet4">
    <w:name w:val="List Bullet 4"/>
    <w:basedOn w:val="ListBullet3"/>
    <w:rsid w:val="0062254D"/>
    <w:pPr>
      <w:ind w:left="1418"/>
    </w:pPr>
  </w:style>
  <w:style w:type="paragraph" w:styleId="ListBullet5">
    <w:name w:val="List Bullet 5"/>
    <w:basedOn w:val="ListBullet4"/>
    <w:rsid w:val="0062254D"/>
    <w:pPr>
      <w:ind w:left="1702"/>
    </w:pPr>
  </w:style>
  <w:style w:type="paragraph" w:customStyle="1" w:styleId="B2">
    <w:name w:val="B2"/>
    <w:basedOn w:val="List2"/>
    <w:link w:val="B2Char"/>
    <w:rsid w:val="0062254D"/>
  </w:style>
  <w:style w:type="paragraph" w:customStyle="1" w:styleId="B3">
    <w:name w:val="B3"/>
    <w:basedOn w:val="List3"/>
    <w:rsid w:val="0062254D"/>
  </w:style>
  <w:style w:type="paragraph" w:customStyle="1" w:styleId="B4">
    <w:name w:val="B4"/>
    <w:basedOn w:val="List4"/>
    <w:rsid w:val="0062254D"/>
  </w:style>
  <w:style w:type="paragraph" w:customStyle="1" w:styleId="B5">
    <w:name w:val="B5"/>
    <w:basedOn w:val="List5"/>
    <w:rsid w:val="0062254D"/>
  </w:style>
  <w:style w:type="paragraph" w:customStyle="1" w:styleId="ZTD">
    <w:name w:val="ZTD"/>
    <w:basedOn w:val="ZB"/>
    <w:rsid w:val="0062254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ZV">
    <w:name w:val="ZV"/>
    <w:basedOn w:val="ZU"/>
    <w:rsid w:val="0062254D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sid w:val="00EC2588"/>
    <w:rPr>
      <w:rFonts w:ascii="Courier New" w:hAnsi="Courier New"/>
      <w:b/>
      <w:color w:val="0000FF"/>
      <w:sz w:val="18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table" w:styleId="TableGrid">
    <w:name w:val="Table Grid"/>
    <w:basedOn w:val="TableNormal"/>
    <w:uiPriority w:val="59"/>
    <w:rsid w:val="00077D8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942D92"/>
    <w:rPr>
      <w:lang w:val="en-GB" w:eastAsia="zh-CN" w:bidi="ar-SA"/>
    </w:rPr>
  </w:style>
  <w:style w:type="paragraph" w:customStyle="1" w:styleId="MotorolaResponse1">
    <w:name w:val="Motorola Response1"/>
    <w:semiHidden/>
    <w:rsid w:val="00E970B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BalloonText">
    <w:name w:val="Balloon Text"/>
    <w:basedOn w:val="Normal"/>
    <w:link w:val="BalloonTextChar"/>
    <w:rsid w:val="00256821"/>
    <w:rPr>
      <w:rFonts w:ascii="Tahoma" w:hAnsi="Tahoma"/>
      <w:sz w:val="16"/>
      <w:szCs w:val="16"/>
    </w:rPr>
  </w:style>
  <w:style w:type="character" w:customStyle="1" w:styleId="msoins0">
    <w:name w:val="msoins"/>
    <w:basedOn w:val="DefaultParagraphFont"/>
    <w:rsid w:val="00772666"/>
  </w:style>
  <w:style w:type="paragraph" w:customStyle="1" w:styleId="ZchnZchn">
    <w:name w:val="Zchn Zchn"/>
    <w:semiHidden/>
    <w:rsid w:val="00271EB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(文字) (文字) Char"/>
    <w:semiHidden/>
    <w:rsid w:val="006D01A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Text"/>
    <w:basedOn w:val="BodyTextIndent"/>
    <w:rsid w:val="00A50334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rsid w:val="00A50334"/>
    <w:pPr>
      <w:spacing w:after="120"/>
      <w:ind w:left="283"/>
    </w:pPr>
  </w:style>
  <w:style w:type="paragraph" w:customStyle="1" w:styleId="CRCoverPage">
    <w:name w:val="CR Cover Page"/>
    <w:rsid w:val="00214685"/>
    <w:pPr>
      <w:spacing w:after="120"/>
    </w:pPr>
    <w:rPr>
      <w:rFonts w:ascii="Arial" w:hAnsi="Arial"/>
      <w:lang w:val="en-GB"/>
    </w:rPr>
  </w:style>
  <w:style w:type="character" w:customStyle="1" w:styleId="TALChar">
    <w:name w:val="TAL Char"/>
    <w:link w:val="TAL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CChar">
    <w:name w:val="TAC Char"/>
    <w:link w:val="TAC"/>
    <w:rsid w:val="00333B2A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HChar">
    <w:name w:val="TH Char"/>
    <w:link w:val="TH"/>
    <w:rsid w:val="002D2D81"/>
    <w:rPr>
      <w:rFonts w:ascii="Arial" w:hAnsi="Arial" w:cs="Arial"/>
      <w:b/>
      <w:bCs/>
      <w:lang w:val="en-GB" w:eastAsia="zh-CN" w:bidi="ar-SA"/>
    </w:rPr>
  </w:style>
  <w:style w:type="character" w:customStyle="1" w:styleId="TANChar">
    <w:name w:val="TAN Char"/>
    <w:link w:val="TAN"/>
    <w:rsid w:val="008448DF"/>
    <w:rPr>
      <w:rFonts w:ascii="Arial" w:hAnsi="Arial" w:cs="Arial"/>
      <w:sz w:val="18"/>
      <w:szCs w:val="18"/>
      <w:lang w:val="en-GB" w:eastAsia="zh-CN" w:bidi="ar-SA"/>
    </w:rPr>
  </w:style>
  <w:style w:type="character" w:customStyle="1" w:styleId="TALCar">
    <w:name w:val="TAL Car"/>
    <w:rsid w:val="00D720D2"/>
    <w:rPr>
      <w:rFonts w:ascii="Arial" w:hAnsi="Arial" w:cs="Vrinda"/>
      <w:sz w:val="18"/>
      <w:szCs w:val="18"/>
      <w:lang w:val="en-GB" w:eastAsia="ja-JP" w:bidi="bn-IN"/>
    </w:rPr>
  </w:style>
  <w:style w:type="character" w:customStyle="1" w:styleId="TAHCar">
    <w:name w:val="TAH Car"/>
    <w:link w:val="TAH"/>
    <w:rsid w:val="00611369"/>
    <w:rPr>
      <w:rFonts w:ascii="Arial" w:hAnsi="Arial" w:cs="Arial"/>
      <w:b/>
      <w:bCs/>
      <w:sz w:val="18"/>
      <w:szCs w:val="18"/>
      <w:lang w:val="en-GB" w:eastAsia="zh-CN" w:bidi="ar-SA"/>
    </w:rPr>
  </w:style>
  <w:style w:type="paragraph" w:customStyle="1" w:styleId="msolistparagraph0">
    <w:name w:val="msolistparagraph"/>
    <w:basedOn w:val="Normal"/>
    <w:rsid w:val="00D421A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Batang" w:hAnsi="Calibri"/>
      <w:sz w:val="22"/>
      <w:szCs w:val="22"/>
      <w:lang w:val="en-US" w:eastAsia="ja-JP"/>
    </w:rPr>
  </w:style>
  <w:style w:type="character" w:customStyle="1" w:styleId="GuidanceChar">
    <w:name w:val="Guidance Char"/>
    <w:link w:val="Guidance"/>
    <w:rsid w:val="00076756"/>
    <w:rPr>
      <w:i/>
      <w:color w:val="0000FF"/>
      <w:lang w:val="en-GB" w:eastAsia="zh-CN" w:bidi="ar-SA"/>
    </w:rPr>
  </w:style>
  <w:style w:type="character" w:styleId="Emphasis">
    <w:name w:val="Emphasis"/>
    <w:qFormat/>
    <w:rsid w:val="00BE541D"/>
    <w:rPr>
      <w:i/>
      <w:iCs/>
    </w:rPr>
  </w:style>
  <w:style w:type="character" w:customStyle="1" w:styleId="PLChar">
    <w:name w:val="PL Char"/>
    <w:link w:val="PL"/>
    <w:rsid w:val="00F478E0"/>
    <w:rPr>
      <w:rFonts w:ascii="Courier New" w:hAnsi="Courier New" w:cs="Courier New"/>
      <w:noProof/>
      <w:sz w:val="16"/>
      <w:szCs w:val="16"/>
      <w:lang w:val="en-US" w:eastAsia="zh-CN" w:bidi="ar-SA"/>
    </w:rPr>
  </w:style>
  <w:style w:type="character" w:customStyle="1" w:styleId="B1Char1">
    <w:name w:val="B1 Char1"/>
    <w:link w:val="B1"/>
    <w:rsid w:val="00BF40B5"/>
    <w:rPr>
      <w:lang w:val="en-GB" w:eastAsia="zh-CN" w:bidi="ar-SA"/>
    </w:rPr>
  </w:style>
  <w:style w:type="character" w:customStyle="1" w:styleId="B2Char">
    <w:name w:val="B2 Char"/>
    <w:link w:val="B2"/>
    <w:rsid w:val="00BF40B5"/>
    <w:rPr>
      <w:lang w:val="en-GB" w:eastAsia="zh-CN" w:bidi="ar-SA"/>
    </w:rPr>
  </w:style>
  <w:style w:type="character" w:customStyle="1" w:styleId="TFChar">
    <w:name w:val="TF Char"/>
    <w:link w:val="TF"/>
    <w:rsid w:val="00184F88"/>
    <w:rPr>
      <w:rFonts w:ascii="Arial" w:hAnsi="Arial" w:cs="Arial"/>
      <w:b/>
      <w:bCs/>
      <w:lang w:val="en-GB" w:eastAsia="zh-CN" w:bidi="ar-SA"/>
    </w:rPr>
  </w:style>
  <w:style w:type="paragraph" w:styleId="EndnoteText">
    <w:name w:val="endnote text"/>
    <w:basedOn w:val="Normal"/>
    <w:link w:val="EndnoteTextChar"/>
    <w:uiPriority w:val="99"/>
    <w:semiHidden/>
    <w:rsid w:val="00377A9D"/>
  </w:style>
  <w:style w:type="character" w:styleId="EndnoteReference">
    <w:name w:val="endnote reference"/>
    <w:semiHidden/>
    <w:rsid w:val="00377A9D"/>
    <w:rPr>
      <w:vertAlign w:val="superscript"/>
    </w:rPr>
  </w:style>
  <w:style w:type="paragraph" w:styleId="CommentSubject">
    <w:name w:val="annotation subject"/>
    <w:basedOn w:val="CommentText"/>
    <w:next w:val="CommentText"/>
    <w:semiHidden/>
    <w:rsid w:val="00E7597A"/>
    <w:rPr>
      <w:b/>
      <w:bCs/>
    </w:rPr>
  </w:style>
  <w:style w:type="character" w:customStyle="1" w:styleId="EndnoteTextChar">
    <w:name w:val="Endnote Text Char"/>
    <w:link w:val="EndnoteText"/>
    <w:uiPriority w:val="99"/>
    <w:semiHidden/>
    <w:rsid w:val="00EC2588"/>
    <w:rPr>
      <w:lang w:val="en-GB" w:eastAsia="zh-CN"/>
    </w:rPr>
  </w:style>
  <w:style w:type="paragraph" w:customStyle="1" w:styleId="myReference">
    <w:name w:val="myReference"/>
    <w:basedOn w:val="Normal"/>
    <w:next w:val="Normal"/>
    <w:autoRedefine/>
    <w:rsid w:val="00291B8E"/>
    <w:pPr>
      <w:keepNext/>
      <w:numPr>
        <w:numId w:val="2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textAlignment w:val="auto"/>
    </w:pPr>
    <w:rPr>
      <w:lang w:val="en-US" w:eastAsia="en-US"/>
    </w:rPr>
  </w:style>
  <w:style w:type="paragraph" w:customStyle="1" w:styleId="myHyperlink">
    <w:name w:val="myHyperlink"/>
    <w:basedOn w:val="Normal"/>
    <w:qFormat/>
    <w:rsid w:val="00D7210F"/>
    <w:pPr>
      <w:ind w:left="263" w:firstLine="284"/>
    </w:pPr>
  </w:style>
  <w:style w:type="paragraph" w:styleId="HTMLPreformatted">
    <w:name w:val="HTML Preformatted"/>
    <w:basedOn w:val="Normal"/>
    <w:link w:val="HTMLPreformattedChar"/>
    <w:uiPriority w:val="99"/>
    <w:rsid w:val="00B251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" w:hAnsi="Courier"/>
    </w:rPr>
  </w:style>
  <w:style w:type="character" w:customStyle="1" w:styleId="HTMLPreformattedChar">
    <w:name w:val="HTML Preformatted Char"/>
    <w:link w:val="HTMLPreformatted"/>
    <w:uiPriority w:val="99"/>
    <w:rsid w:val="00B251EE"/>
    <w:rPr>
      <w:rFonts w:ascii="Courier" w:hAnsi="Courier" w:cs="Courier"/>
    </w:rPr>
  </w:style>
  <w:style w:type="character" w:customStyle="1" w:styleId="Heading1Char">
    <w:name w:val="Heading 1 Char"/>
    <w:link w:val="Heading1"/>
    <w:rsid w:val="00DD2B23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D2B23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link w:val="Heading3"/>
    <w:rsid w:val="00DD2B23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link w:val="Heading4"/>
    <w:rsid w:val="00DD2B23"/>
    <w:rPr>
      <w:rFonts w:ascii="Arial" w:hAnsi="Arial" w:cs="Arial"/>
      <w:sz w:val="24"/>
      <w:szCs w:val="24"/>
      <w:lang w:val="en-GB" w:eastAsia="zh-CN"/>
    </w:rPr>
  </w:style>
  <w:style w:type="character" w:customStyle="1" w:styleId="Heading5Char">
    <w:name w:val="Heading 5 Char"/>
    <w:link w:val="Heading5"/>
    <w:rsid w:val="00DD2B23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DD2B23"/>
    <w:rPr>
      <w:rFonts w:ascii="Arial" w:hAnsi="Arial" w:cs="Arial"/>
      <w:lang w:val="en-GB" w:eastAsia="zh-CN"/>
    </w:rPr>
  </w:style>
  <w:style w:type="character" w:customStyle="1" w:styleId="Heading7Char">
    <w:name w:val="Heading 7 Char"/>
    <w:link w:val="Heading7"/>
    <w:rsid w:val="00DD2B23"/>
    <w:rPr>
      <w:rFonts w:ascii="Arial" w:hAnsi="Arial" w:cs="Arial"/>
      <w:lang w:val="en-GB" w:eastAsia="zh-CN"/>
    </w:rPr>
  </w:style>
  <w:style w:type="character" w:customStyle="1" w:styleId="Heading8Char">
    <w:name w:val="Heading 8 Char"/>
    <w:link w:val="Heading8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ing9Char">
    <w:name w:val="Heading 9 Char"/>
    <w:link w:val="Heading9"/>
    <w:rsid w:val="00DD2B23"/>
    <w:rPr>
      <w:rFonts w:ascii="Arial" w:hAnsi="Arial" w:cs="Arial"/>
      <w:sz w:val="36"/>
      <w:szCs w:val="3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DD2B23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character" w:customStyle="1" w:styleId="FooterChar">
    <w:name w:val="Footer Char"/>
    <w:link w:val="Footer"/>
    <w:rsid w:val="00DD2B23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customStyle="1" w:styleId="FootnoteTextChar">
    <w:name w:val="Footnote Text Char"/>
    <w:link w:val="FootnoteText"/>
    <w:semiHidden/>
    <w:rsid w:val="00DD2B23"/>
    <w:rPr>
      <w:sz w:val="16"/>
      <w:szCs w:val="16"/>
      <w:lang w:val="en-GB" w:eastAsia="zh-CN"/>
    </w:rPr>
  </w:style>
  <w:style w:type="character" w:customStyle="1" w:styleId="DocumentMapChar">
    <w:name w:val="Document Map Char"/>
    <w:link w:val="DocumentMap"/>
    <w:semiHidden/>
    <w:rsid w:val="00DD2B23"/>
    <w:rPr>
      <w:rFonts w:ascii="Tahoma" w:hAnsi="Tahoma"/>
      <w:shd w:val="clear" w:color="auto" w:fill="000080"/>
      <w:lang w:val="en-GB" w:eastAsia="zh-CN"/>
    </w:rPr>
  </w:style>
  <w:style w:type="character" w:customStyle="1" w:styleId="PlainTextChar">
    <w:name w:val="Plain Text Char"/>
    <w:link w:val="PlainText"/>
    <w:rsid w:val="00DD2B23"/>
    <w:rPr>
      <w:rFonts w:ascii="Courier New" w:hAnsi="Courier New"/>
      <w:lang w:val="nb-NO"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DD2B23"/>
    <w:rPr>
      <w:lang w:val="en-GB" w:eastAsia="zh-CN"/>
    </w:rPr>
  </w:style>
  <w:style w:type="character" w:customStyle="1" w:styleId="CommentTextChar">
    <w:name w:val="Comment Text Char"/>
    <w:link w:val="CommentText"/>
    <w:semiHidden/>
    <w:rsid w:val="00DD2B23"/>
    <w:rPr>
      <w:lang w:val="en-GB" w:eastAsia="zh-CN"/>
    </w:rPr>
  </w:style>
  <w:style w:type="character" w:customStyle="1" w:styleId="BalloonTextChar">
    <w:name w:val="Balloon Text Char"/>
    <w:link w:val="BalloonText"/>
    <w:rsid w:val="00DD2B23"/>
    <w:rPr>
      <w:rFonts w:ascii="Tahoma" w:hAnsi="Tahoma" w:cs="Tahoma"/>
      <w:sz w:val="16"/>
      <w:szCs w:val="16"/>
      <w:lang w:val="en-GB" w:eastAsia="zh-CN"/>
    </w:rPr>
  </w:style>
  <w:style w:type="paragraph" w:customStyle="1" w:styleId="MediumGrid21">
    <w:name w:val="Medium Grid 21"/>
    <w:uiPriority w:val="1"/>
    <w:qFormat/>
    <w:rsid w:val="00C97BF8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styleId="NormalWeb">
    <w:name w:val="Normal (Web)"/>
    <w:basedOn w:val="Normal"/>
    <w:uiPriority w:val="99"/>
    <w:unhideWhenUsed/>
    <w:rsid w:val="00D646C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" w:hAnsi="Times"/>
      <w:lang w:val="en-US" w:eastAsia="en-US"/>
    </w:rPr>
  </w:style>
  <w:style w:type="paragraph" w:styleId="ListParagraph">
    <w:name w:val="List Paragraph"/>
    <w:basedOn w:val="Normal"/>
    <w:uiPriority w:val="34"/>
    <w:qFormat/>
    <w:rsid w:val="00122D49"/>
    <w:pPr>
      <w:ind w:left="720"/>
      <w:contextualSpacing/>
    </w:pPr>
  </w:style>
  <w:style w:type="paragraph" w:customStyle="1" w:styleId="ECCParagraph">
    <w:name w:val="ECC Paragraph"/>
    <w:basedOn w:val="Normal"/>
    <w:link w:val="ECCParagraphZchn"/>
    <w:rsid w:val="005618CD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character" w:customStyle="1" w:styleId="ECCParagraphZchn">
    <w:name w:val="ECC Paragraph Zchn"/>
    <w:link w:val="ECCParagraph"/>
    <w:locked/>
    <w:rsid w:val="005618CD"/>
    <w:rPr>
      <w:rFonts w:ascii="Arial" w:hAnsi="Arial"/>
      <w:szCs w:val="24"/>
      <w:lang w:val="en-GB"/>
    </w:rPr>
  </w:style>
  <w:style w:type="paragraph" w:customStyle="1" w:styleId="Doc-titleJK">
    <w:name w:val="Doc-title_JK"/>
    <w:basedOn w:val="Normal"/>
    <w:next w:val="Normal"/>
    <w:link w:val="Doc-titleJKChar"/>
    <w:rsid w:val="002F3F6C"/>
    <w:pPr>
      <w:overflowPunct/>
      <w:autoSpaceDE/>
      <w:autoSpaceDN/>
      <w:adjustRightInd/>
      <w:spacing w:after="0"/>
      <w:ind w:left="1260" w:hanging="1260"/>
      <w:textAlignment w:val="auto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DefaultParagraphFont"/>
    <w:link w:val="Doc-titleJK"/>
    <w:rsid w:val="002F3F6C"/>
    <w:rPr>
      <w:rFonts w:eastAsia="MS Mincho"/>
      <w:color w:val="0000FF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32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26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02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5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7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6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03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5802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03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0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031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91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32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6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7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23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48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70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8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1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65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5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4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28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30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4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2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69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2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36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8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7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06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43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7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466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1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327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96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1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7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7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5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4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58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8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79387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779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7016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950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537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410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09933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89788">
          <w:marLeft w:val="85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2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15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6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257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77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54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8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27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608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ETSI%20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5517F-8C14-ED4F-AB3B-12A846D9F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 template\3gpp_70.dot</Template>
  <TotalTime>3</TotalTime>
  <Pages>1</Pages>
  <Words>28</Words>
  <Characters>212</Characters>
  <Application>Microsoft Office Word</Application>
  <DocSecurity>0</DocSecurity>
  <Lines>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236</CharactersWithSpaces>
  <SharedDoc>false</SharedDoc>
  <HyperlinkBase/>
  <HLinks>
    <vt:vector size="6" baseType="variant">
      <vt:variant>
        <vt:i4>4456455</vt:i4>
      </vt:variant>
      <vt:variant>
        <vt:i4>6</vt:i4>
      </vt:variant>
      <vt:variant>
        <vt:i4>0</vt:i4>
      </vt:variant>
      <vt:variant>
        <vt:i4>5</vt:i4>
      </vt:variant>
      <vt:variant>
        <vt:lpwstr>http://www.gsacom.com/downloads/pdf/Spectrum_used_in_commercially_launched_LTE_networks_170914.php4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cp:lastPrinted>2015-07-13T09:49:00Z</cp:lastPrinted>
  <dcterms:created xsi:type="dcterms:W3CDTF">2018-09-28T11:30:00Z</dcterms:created>
  <dcterms:modified xsi:type="dcterms:W3CDTF">2018-09-28T11:34:00Z</dcterms:modified>
  <cp:category/>
</cp:coreProperties>
</file>